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F33" w:rsidRDefault="00C56F33" w:rsidP="00C56F33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公司商标权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89"/>
        <w:gridCol w:w="2733"/>
        <w:gridCol w:w="1433"/>
        <w:gridCol w:w="1433"/>
        <w:gridCol w:w="1222"/>
      </w:tblGrid>
      <w:tr w:rsidR="00C56F33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F33" w:rsidRDefault="00C56F33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材料名称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F33" w:rsidRDefault="00C56F33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F33" w:rsidRDefault="00C56F33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F33" w:rsidRDefault="00C56F33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F33" w:rsidRDefault="00C56F33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纸质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电子版</w:t>
            </w:r>
          </w:p>
        </w:tc>
      </w:tr>
      <w:tr w:rsidR="00C56F33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F33" w:rsidRDefault="00C56F33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营业执照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both"/>
              <w:rPr>
                <w:kern w:val="2"/>
                <w:sz w:val="18"/>
                <w:szCs w:val="18"/>
              </w:rPr>
            </w:pPr>
            <w:r w:rsidRPr="002B4114"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C56F33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F33" w:rsidRDefault="00C56F33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法定代表人的身份证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both"/>
              <w:rPr>
                <w:kern w:val="2"/>
                <w:sz w:val="18"/>
                <w:szCs w:val="18"/>
              </w:rPr>
            </w:pPr>
            <w:r w:rsidRPr="002B4114"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C56F33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F33" w:rsidRDefault="00C56F33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法人授权委托书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both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法定代表人亲自办理则无需提供。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C56F33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F33" w:rsidRDefault="00C56F33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委托代理人身份证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both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法定代表人亲自办理则无需提供。</w:t>
            </w:r>
            <w:r>
              <w:rPr>
                <w:kern w:val="2"/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C56F33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F33" w:rsidRDefault="00C56F33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商标权凭证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Pr="002B4114" w:rsidRDefault="00C56F33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 w:rsidRPr="002B4114">
              <w:rPr>
                <w:rFonts w:hint="eastAsia"/>
                <w:kern w:val="2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</w:p>
        </w:tc>
      </w:tr>
      <w:tr w:rsidR="00C56F33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F33" w:rsidRDefault="00C56F33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both"/>
              <w:rPr>
                <w:kern w:val="2"/>
                <w:sz w:val="18"/>
                <w:szCs w:val="18"/>
              </w:rPr>
            </w:pPr>
            <w:r w:rsidRPr="002B4114"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</w:tbl>
    <w:p w:rsidR="00C56F33" w:rsidRDefault="00C56F33" w:rsidP="00C56F33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</w:rPr>
      </w:pPr>
    </w:p>
    <w:p w:rsidR="00C56F33" w:rsidRDefault="00C56F33" w:rsidP="002B4114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</w:t>
      </w:r>
      <w:r>
        <w:rPr>
          <w:rFonts w:ascii="黑体" w:eastAsia="黑体" w:hAnsi="黑体" w:cs="黑体" w:hint="eastAsia"/>
          <w:sz w:val="21"/>
          <w:szCs w:val="21"/>
        </w:rPr>
        <w:t>自然人商标权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89"/>
        <w:gridCol w:w="2733"/>
        <w:gridCol w:w="1433"/>
        <w:gridCol w:w="1433"/>
        <w:gridCol w:w="1222"/>
      </w:tblGrid>
      <w:tr w:rsidR="00C56F33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F33" w:rsidRDefault="00C56F33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F33" w:rsidRDefault="00C56F33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F33" w:rsidRDefault="00C56F33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F33" w:rsidRDefault="00C56F33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F33" w:rsidRDefault="00C56F33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纸质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电子版</w:t>
            </w:r>
          </w:p>
        </w:tc>
      </w:tr>
      <w:tr w:rsidR="00C56F33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F33" w:rsidRDefault="00C56F33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申请人的身份证、户口簿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both"/>
              <w:rPr>
                <w:kern w:val="2"/>
                <w:sz w:val="18"/>
                <w:szCs w:val="18"/>
              </w:rPr>
            </w:pPr>
            <w:r w:rsidRPr="00D44760"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C56F33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F33" w:rsidRDefault="00C56F33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商标权凭证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both"/>
              <w:rPr>
                <w:kern w:val="2"/>
                <w:sz w:val="18"/>
                <w:szCs w:val="18"/>
              </w:rPr>
            </w:pPr>
            <w:r w:rsidRPr="00D44760"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C56F33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F33" w:rsidRDefault="00C56F33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both"/>
              <w:rPr>
                <w:kern w:val="2"/>
                <w:sz w:val="18"/>
                <w:szCs w:val="18"/>
              </w:rPr>
            </w:pPr>
            <w:r w:rsidRPr="00D44760"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</w:tbl>
    <w:p w:rsidR="00C56F33" w:rsidRDefault="00C56F33" w:rsidP="00A66EB4">
      <w:pPr>
        <w:spacing w:beforeLines="100" w:afterLines="50" w:line="240" w:lineRule="exact"/>
        <w:outlineLvl w:val="2"/>
        <w:rPr>
          <w:rFonts w:ascii="黑体" w:eastAsia="黑体" w:hAnsi="黑体" w:cs="Times New Roman"/>
          <w:sz w:val="21"/>
          <w:szCs w:val="21"/>
        </w:rPr>
      </w:pPr>
    </w:p>
    <w:p w:rsidR="00C56F33" w:rsidRDefault="00C56F33" w:rsidP="00A66EB4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3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5"/>
        <w:gridCol w:w="1140"/>
        <w:gridCol w:w="1656"/>
        <w:gridCol w:w="4119"/>
      </w:tblGrid>
      <w:tr w:rsidR="00C56F33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F33" w:rsidRDefault="00C56F33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</w:p>
        </w:tc>
      </w:tr>
      <w:tr w:rsidR="00C56F33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F33" w:rsidRDefault="00C56F33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F33" w:rsidRDefault="00C56F33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申请人提供充足的申请资料即可受理。</w:t>
            </w:r>
          </w:p>
        </w:tc>
      </w:tr>
      <w:tr w:rsidR="00C56F33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F33" w:rsidRDefault="00C56F33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F33" w:rsidRDefault="00C56F33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C56F33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F33" w:rsidRDefault="00C56F33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7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F33" w:rsidRDefault="00C56F33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56F33" w:rsidRDefault="00C56F33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C56F33" w:rsidRDefault="00C56F33" w:rsidP="00F94BDC">
      <w:pPr>
        <w:rPr>
          <w:rFonts w:cs="Times New Roman"/>
        </w:rPr>
      </w:pPr>
    </w:p>
    <w:p w:rsidR="00C56F33" w:rsidRDefault="00C56F33" w:rsidP="00F94BDC">
      <w:pPr>
        <w:rPr>
          <w:rFonts w:cs="Times New Roman"/>
        </w:rPr>
      </w:pPr>
    </w:p>
    <w:p w:rsidR="00C56F33" w:rsidRPr="00F94BDC" w:rsidRDefault="00C56F33" w:rsidP="00F94BDC">
      <w:pPr>
        <w:rPr>
          <w:rFonts w:cs="Times New Roman"/>
        </w:rPr>
      </w:pPr>
    </w:p>
    <w:sectPr w:rsidR="00C56F33" w:rsidRPr="00F94BDC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F33" w:rsidRDefault="00C56F33" w:rsidP="00F0790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56F33" w:rsidRDefault="00C56F33" w:rsidP="00F0790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F33" w:rsidRDefault="00C56F33" w:rsidP="00F0790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56F33" w:rsidRDefault="00C56F33" w:rsidP="00F0790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0965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114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156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0FD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0965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5EC0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4C3E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668F1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6A53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6EB4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6F33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680"/>
    <w:rsid w:val="00D017DB"/>
    <w:rsid w:val="00D0241B"/>
    <w:rsid w:val="00D027B7"/>
    <w:rsid w:val="00D02A78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4760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6E9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1D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0790A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4BDC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90A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0790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0790A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0790A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0790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63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143</Words>
  <Characters>818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5</cp:revision>
  <dcterms:created xsi:type="dcterms:W3CDTF">2018-07-21T11:33:00Z</dcterms:created>
  <dcterms:modified xsi:type="dcterms:W3CDTF">2018-08-04T06:21:00Z</dcterms:modified>
</cp:coreProperties>
</file>